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03B81" w:rsidR="00F64DF7" w:rsidP="00F64DF7" w:rsidRDefault="00A25535" w14:paraId="27E9A032" w14:textId="44211A42">
      <w:pPr>
        <w:rPr>
          <w:rFonts w:cs="Arial"/>
          <w:sz w:val="32"/>
          <w:szCs w:val="32"/>
        </w:rPr>
      </w:pPr>
      <w:r w:rsidRPr="00403B81">
        <w:rPr>
          <w:rFonts w:cs="Arial"/>
          <w:sz w:val="32"/>
          <w:szCs w:val="32"/>
        </w:rPr>
        <w:t>Tilbudsbrev</w:t>
      </w:r>
    </w:p>
    <w:p w:rsidRPr="00403B81" w:rsidR="00A25535" w:rsidP="00F64DF7" w:rsidRDefault="00A25535" w14:paraId="2E3807B5" w14:textId="77777777">
      <w:pPr>
        <w:rPr>
          <w:rFonts w:cs="Arial"/>
          <w:sz w:val="24"/>
        </w:rPr>
      </w:pPr>
    </w:p>
    <w:p w:rsidRPr="00403B81" w:rsidR="00A966B6" w:rsidP="029A13B7" w:rsidRDefault="00F54903" w14:paraId="022041B7" w14:textId="5935760D">
      <w:pPr>
        <w:rPr>
          <w:rFonts w:cs="Arial"/>
          <w:b w:val="1"/>
          <w:bCs w:val="1"/>
          <w:sz w:val="22"/>
          <w:szCs w:val="22"/>
        </w:rPr>
      </w:pPr>
      <w:r w:rsidRPr="029A13B7" w:rsidR="00F54903">
        <w:rPr>
          <w:rFonts w:cs="Arial"/>
          <w:b w:val="1"/>
          <w:bCs w:val="1"/>
          <w:sz w:val="24"/>
          <w:szCs w:val="24"/>
        </w:rPr>
        <w:t xml:space="preserve">Rammeavtale elektrotjenester </w:t>
      </w:r>
      <w:r w:rsidRPr="029A13B7" w:rsidR="329926B7">
        <w:rPr>
          <w:rFonts w:cs="Arial"/>
          <w:b w:val="1"/>
          <w:bCs w:val="1"/>
          <w:sz w:val="24"/>
          <w:szCs w:val="24"/>
        </w:rPr>
        <w:t>Vest-</w:t>
      </w:r>
      <w:r w:rsidRPr="029A13B7" w:rsidR="00F54903">
        <w:rPr>
          <w:rFonts w:cs="Arial"/>
          <w:b w:val="1"/>
          <w:bCs w:val="1"/>
          <w:sz w:val="24"/>
          <w:szCs w:val="24"/>
        </w:rPr>
        <w:t>Finnmark</w:t>
      </w:r>
    </w:p>
    <w:p w:rsidRPr="00403B81" w:rsidR="00A966B6" w:rsidP="029A13B7" w:rsidRDefault="00866145" w14:paraId="2A85BA56" w14:textId="0CBD8667">
      <w:pPr>
        <w:rPr>
          <w:rFonts w:cs="Arial"/>
          <w:b w:val="1"/>
          <w:bCs w:val="1"/>
          <w:sz w:val="22"/>
          <w:szCs w:val="22"/>
        </w:rPr>
      </w:pPr>
      <w:r w:rsidRPr="029A13B7" w:rsidR="00866145">
        <w:rPr>
          <w:rFonts w:cs="Arial"/>
          <w:b w:val="1"/>
          <w:bCs w:val="1"/>
          <w:sz w:val="22"/>
          <w:szCs w:val="22"/>
        </w:rPr>
        <w:t>R01845</w:t>
      </w:r>
    </w:p>
    <w:p w:rsidRPr="00403B81" w:rsidR="0035606B" w:rsidP="00F64DF7" w:rsidRDefault="0035606B" w14:paraId="55AD3FC3" w14:textId="29F2B3BA">
      <w:pPr>
        <w:rPr>
          <w:rFonts w:cs="Arial"/>
          <w:sz w:val="24"/>
        </w:rPr>
      </w:pPr>
    </w:p>
    <w:p w:rsidRPr="00403B81" w:rsidR="00A25535" w:rsidP="00F45270" w:rsidRDefault="00A25535" w14:paraId="300ED566" w14:textId="2A519049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:rsidRPr="00403B81" w:rsidR="00A25535" w:rsidP="00F64DF7" w:rsidRDefault="00A25535" w14:paraId="7134730F" w14:textId="7777777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Pr="00403B81" w:rsidR="00A25535" w:rsidTr="00AC1E41" w14:paraId="24FCC414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5A90B43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:rsidRPr="00403B81" w:rsidR="00A25535" w:rsidRDefault="00A25535" w14:paraId="44CB62C9" w14:textId="6FE740AC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49999BDA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F03F8B" w:rsidTr="00AC1E41" w14:paraId="6A878B5F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</w:tcPr>
          <w:p w:rsidRPr="00403B81" w:rsidR="00F03F8B" w:rsidRDefault="00F03F8B" w14:paraId="4C959AA4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:rsidRPr="00403B81" w:rsidR="00F03F8B" w:rsidRDefault="00F03F8B" w14:paraId="6B3917CB" w14:textId="08E8230F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03F8B" w:rsidRDefault="00F03F8B" w14:paraId="0852C621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05B0AC97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5591F864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:rsidRPr="00403B81" w:rsidR="00A25535" w:rsidRDefault="00A25535" w14:paraId="0FFAEA7E" w14:textId="1121B7B9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2802923B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21342C3A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356E5E6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:rsidRPr="00403B81" w:rsidR="00A25535" w:rsidRDefault="00A25535" w14:paraId="65D9D773" w14:textId="5BF2F968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712B3243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29B913CF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2C2578DB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:rsidRPr="00403B81" w:rsidR="00A25535" w:rsidRDefault="00A25535" w14:paraId="69917885" w14:textId="07BE573D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0CC98326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06D4C8AE" w14:textId="77777777">
        <w:trPr>
          <w:trHeight w:val="253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C4F3AC8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:rsidRPr="00403B81" w:rsidR="00A25535" w:rsidRDefault="00A25535" w14:paraId="3C39BF38" w14:textId="349A3E2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0E69AB14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73F2D0D9" w14:textId="77777777">
        <w:trPr>
          <w:trHeight w:val="299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500C4E66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:rsidRPr="00403B81" w:rsidR="00A25535" w:rsidRDefault="00A25535" w14:paraId="1931312B" w14:textId="268ED19D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0F380A60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:rsidRPr="00403B81" w:rsidR="00F357DE" w:rsidP="00F64DF7" w:rsidRDefault="00F357DE" w14:paraId="54754B82" w14:textId="77777777">
      <w:pPr>
        <w:rPr>
          <w:rFonts w:cs="Arial"/>
          <w:sz w:val="24"/>
        </w:rPr>
      </w:pPr>
    </w:p>
    <w:p w:rsidRPr="00403B81" w:rsidR="00F357DE" w:rsidP="00F64DF7" w:rsidRDefault="00F357DE" w14:paraId="61A9FBE1" w14:textId="44287303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Pr="00403B81" w:rsidR="00817370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:rsidRPr="00403B81" w:rsidR="00AC1E41" w:rsidP="00F64DF7" w:rsidRDefault="00F357DE" w14:paraId="7CFA2B2B" w14:textId="226040FD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Pr="00403B81" w:rsidR="00A25535" w:rsidTr="00A25535" w14:paraId="4352B620" w14:textId="77777777">
        <w:trPr>
          <w:trHeight w:val="559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7FD8E544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3EE05970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:rsidRPr="00403B81" w:rsidR="00A25535" w:rsidRDefault="00A25535" w14:paraId="3FD401B8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25535" w14:paraId="1974CC44" w14:textId="77777777">
        <w:trPr>
          <w:trHeight w:val="54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</w:tcPr>
          <w:p w:rsidRPr="00403B81" w:rsidR="00A25535" w:rsidRDefault="00A25535" w14:paraId="5721D200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:rsidRPr="00403B81" w:rsidR="00A25535" w:rsidRDefault="00A25535" w14:paraId="478224D0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66CB1F18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25535" w14:paraId="437C6CD5" w14:textId="77777777">
        <w:trPr>
          <w:trHeight w:val="552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30CCF970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428A0206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25535" w14:paraId="2F4C982D" w14:textId="77777777">
        <w:trPr>
          <w:trHeight w:val="691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767FA41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:rsidRPr="00403B81" w:rsidR="00A25535" w:rsidRDefault="00A25535" w14:paraId="0AF83F0C" w14:textId="030B5F1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70976202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:rsidRPr="00403B81" w:rsidR="00A25535" w:rsidRDefault="00A25535" w14:paraId="7A97DED5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:rsidRPr="00403B81" w:rsidR="00ED070A" w:rsidP="00DC57BB" w:rsidRDefault="00ED070A" w14:paraId="0451C47D" w14:textId="77777777">
      <w:pPr>
        <w:pStyle w:val="Listeavsnitt"/>
        <w:ind w:left="360"/>
        <w:rPr>
          <w:rFonts w:cs="Arial"/>
          <w:sz w:val="24"/>
        </w:rPr>
      </w:pPr>
    </w:p>
    <w:p w:rsidR="00403B81" w:rsidP="00403B81" w:rsidRDefault="00403B81" w14:paraId="6540A662" w14:textId="77777777">
      <w:pPr>
        <w:rPr>
          <w:rFonts w:cs="Arial"/>
          <w:sz w:val="24"/>
        </w:rPr>
      </w:pPr>
    </w:p>
    <w:p w:rsidRPr="00403B81" w:rsidR="00F45270" w:rsidP="00403B81" w:rsidRDefault="00F45270" w14:paraId="222FCB81" w14:textId="55B56EE4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Avvik og forbehold til konkurransegrunnlaget</w:t>
      </w:r>
    </w:p>
    <w:p w:rsidRPr="00403B81" w:rsidR="00F45270" w:rsidP="00F45270" w:rsidRDefault="00F45270" w14:paraId="1E9EE6F6" w14:textId="77777777">
      <w:pPr>
        <w:rPr>
          <w:rFonts w:cs="Arial"/>
          <w:sz w:val="24"/>
        </w:rPr>
      </w:pPr>
    </w:p>
    <w:p w:rsidRPr="00403B81" w:rsidR="00F45270" w:rsidP="00F45270" w:rsidRDefault="00000000" w14:paraId="510F2FB3" w14:textId="77777777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 xml:space="preserve">Leverandør har ingen avvik/forbehold til konkurransegrunnlaget. </w:t>
      </w:r>
    </w:p>
    <w:p w:rsidRPr="00403B81" w:rsidR="00F45270" w:rsidP="00F45270" w:rsidRDefault="00000000" w14:paraId="4EA5D90B" w14:textId="77777777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>Leverandør følgende avvik/forbehold til konkurransegrunnlaget (Fyll inn i tabellen under):</w:t>
      </w:r>
    </w:p>
    <w:p w:rsidRPr="00403B81" w:rsidR="00F45270" w:rsidP="00F45270" w:rsidRDefault="00F45270" w14:paraId="4B844DDE" w14:textId="77777777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Pr="00403B81" w:rsidR="00F45270" w:rsidTr="00F45270" w14:paraId="277958F9" w14:textId="77777777">
        <w:tc>
          <w:tcPr>
            <w:tcW w:w="2268" w:type="dxa"/>
            <w:shd w:val="clear" w:color="auto" w:fill="F2F2F2" w:themeFill="background1" w:themeFillShade="F2"/>
          </w:tcPr>
          <w:p w:rsidRPr="00403B81" w:rsidR="00F45270" w:rsidRDefault="00F45270" w14:paraId="2DAC1371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:rsidRPr="00403B81" w:rsidR="00F45270" w:rsidRDefault="00F45270" w14:paraId="3D72AF11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:rsidRPr="00403B81" w:rsidR="00F45270" w:rsidRDefault="00F45270" w14:paraId="73B2F0EB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:rsidRPr="00403B81" w:rsidR="00F45270" w:rsidRDefault="00F45270" w14:paraId="32D16E18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Pr="00403B81" w:rsidR="00F45270" w:rsidTr="00F45270" w14:paraId="0CECD2BF" w14:textId="77777777">
        <w:tc>
          <w:tcPr>
            <w:tcW w:w="2268" w:type="dxa"/>
          </w:tcPr>
          <w:p w:rsidRPr="00403B81" w:rsidR="00F45270" w:rsidRDefault="00F45270" w14:paraId="75572285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2AD42EE5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2917D44B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12381791" w14:textId="77777777">
            <w:pPr>
              <w:rPr>
                <w:rFonts w:cs="Arial"/>
                <w:sz w:val="16"/>
                <w:szCs w:val="22"/>
              </w:rPr>
            </w:pPr>
          </w:p>
        </w:tc>
      </w:tr>
      <w:tr w:rsidRPr="00403B81" w:rsidR="00F45270" w:rsidTr="00F45270" w14:paraId="7934B006" w14:textId="77777777">
        <w:tc>
          <w:tcPr>
            <w:tcW w:w="2268" w:type="dxa"/>
          </w:tcPr>
          <w:p w:rsidRPr="00403B81" w:rsidR="00F45270" w:rsidRDefault="00F45270" w14:paraId="745D9E49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468E3980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5940BB64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2361C7A4" w14:textId="77777777">
            <w:pPr>
              <w:rPr>
                <w:rFonts w:cs="Arial"/>
                <w:sz w:val="16"/>
                <w:szCs w:val="22"/>
              </w:rPr>
            </w:pPr>
          </w:p>
        </w:tc>
      </w:tr>
      <w:tr w:rsidRPr="00403B81" w:rsidR="00F45270" w:rsidTr="00F45270" w14:paraId="167508FE" w14:textId="77777777">
        <w:tc>
          <w:tcPr>
            <w:tcW w:w="2268" w:type="dxa"/>
          </w:tcPr>
          <w:p w:rsidRPr="00403B81" w:rsidR="00F45270" w:rsidRDefault="00F45270" w14:paraId="7551C106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5C670448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771C16CB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0BA36562" w14:textId="77777777">
            <w:pPr>
              <w:rPr>
                <w:rFonts w:cs="Arial"/>
                <w:sz w:val="16"/>
                <w:szCs w:val="22"/>
              </w:rPr>
            </w:pPr>
          </w:p>
        </w:tc>
      </w:tr>
      <w:tr w:rsidRPr="00403B81" w:rsidR="00F45270" w:rsidTr="00F45270" w14:paraId="00F78D5F" w14:textId="77777777">
        <w:tc>
          <w:tcPr>
            <w:tcW w:w="2268" w:type="dxa"/>
          </w:tcPr>
          <w:p w:rsidRPr="00403B81" w:rsidR="00F45270" w:rsidRDefault="00F45270" w14:paraId="22E6A814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05CADCC3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5283E1FB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28813C6B" w14:textId="77777777">
            <w:pPr>
              <w:rPr>
                <w:rFonts w:cs="Arial"/>
                <w:sz w:val="16"/>
                <w:szCs w:val="22"/>
              </w:rPr>
            </w:pPr>
          </w:p>
        </w:tc>
      </w:tr>
    </w:tbl>
    <w:p w:rsidRPr="00403B81" w:rsidR="00F45270" w:rsidP="00F64DF7" w:rsidRDefault="00F45270" w14:paraId="67C288BA" w14:textId="77777777">
      <w:pPr>
        <w:rPr>
          <w:rFonts w:cs="Arial"/>
          <w:sz w:val="24"/>
        </w:rPr>
      </w:pPr>
    </w:p>
    <w:p w:rsidRPr="00403B81" w:rsidR="00F45270" w:rsidP="00F45270" w:rsidRDefault="00F45270" w14:paraId="5C5F95E3" w14:textId="77777777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:rsidRPr="00403B81" w:rsidR="00F45270" w:rsidP="00F45270" w:rsidRDefault="00F45270" w14:paraId="5A0612EF" w14:textId="77777777">
      <w:pPr>
        <w:rPr>
          <w:rFonts w:cs="Arial"/>
          <w:sz w:val="16"/>
          <w:szCs w:val="22"/>
        </w:rPr>
      </w:pPr>
    </w:p>
    <w:p w:rsidRPr="00403B81" w:rsidR="00F45270" w:rsidP="00F45270" w:rsidRDefault="00F45270" w14:paraId="59AE5183" w14:textId="77777777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:rsidRPr="00403B81" w:rsidR="00F45270" w:rsidP="00F45270" w:rsidRDefault="00F45270" w14:paraId="5471A323" w14:textId="77777777">
      <w:pPr>
        <w:rPr>
          <w:rFonts w:cs="Arial"/>
          <w:sz w:val="16"/>
          <w:szCs w:val="22"/>
        </w:rPr>
      </w:pPr>
    </w:p>
    <w:p w:rsidRPr="00403B81" w:rsidR="00F45270" w:rsidP="00F45270" w:rsidRDefault="00000000" w14:paraId="488DBF19" w14:textId="5785B666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 xml:space="preserve">Tilbudet inneholder ingen opplysninger som er unntatt fra innsyn etter </w:t>
      </w:r>
      <w:proofErr w:type="spellStart"/>
      <w:r w:rsidRPr="00403B81" w:rsidR="00F45270">
        <w:rPr>
          <w:rFonts w:cs="Arial"/>
          <w:sz w:val="20"/>
          <w:szCs w:val="20"/>
        </w:rPr>
        <w:t>offentleglova</w:t>
      </w:r>
      <w:proofErr w:type="spellEnd"/>
      <w:r w:rsidRPr="00403B81" w:rsidR="00F45270">
        <w:rPr>
          <w:rFonts w:cs="Arial"/>
          <w:sz w:val="20"/>
          <w:szCs w:val="20"/>
        </w:rPr>
        <w:t xml:space="preserve"> § 13.</w:t>
      </w:r>
    </w:p>
    <w:p w:rsidRPr="00403B81" w:rsidR="00F45270" w:rsidP="00AC1E41" w:rsidRDefault="00000000" w14:paraId="00E9091D" w14:textId="6AA8D979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 xml:space="preserve">Tilbudet inneholder følgende taushetspliktige opplysninger som skal være unntatt fra innsyn etter </w:t>
      </w:r>
      <w:proofErr w:type="spellStart"/>
      <w:r w:rsidRPr="00403B81" w:rsidR="00F45270">
        <w:rPr>
          <w:rFonts w:cs="Arial"/>
          <w:sz w:val="20"/>
          <w:szCs w:val="20"/>
        </w:rPr>
        <w:t>offentleglova</w:t>
      </w:r>
      <w:proofErr w:type="spellEnd"/>
      <w:r w:rsidRPr="00403B81" w:rsidR="00F45270">
        <w:rPr>
          <w:rFonts w:cs="Arial"/>
          <w:sz w:val="20"/>
          <w:szCs w:val="20"/>
        </w:rPr>
        <w:t xml:space="preserve"> § 13*:</w:t>
      </w:r>
    </w:p>
    <w:p w:rsidRPr="00403B81" w:rsidR="00F45270" w:rsidP="00F45270" w:rsidRDefault="00F45270" w14:paraId="36114320" w14:textId="0F79F32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Pr="00403B81" w:rsidR="00F45270" w:rsidTr="00F45270" w14:paraId="3E6B5383" w14:textId="77777777">
        <w:trPr>
          <w:trHeight w:val="889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403B81" w:rsidR="00F45270" w:rsidRDefault="00F45270" w14:paraId="0A1311B5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</w:r>
            <w:r w:rsidRPr="00403B81">
              <w:rPr>
                <w:rFonts w:cs="Arial"/>
                <w:b/>
                <w:sz w:val="16"/>
                <w:szCs w:val="22"/>
              </w:rPr>
              <w:t>tilbudet</w:t>
            </w: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403B81" w:rsidR="00F45270" w:rsidRDefault="00F45270" w14:paraId="189AFF55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403B81" w:rsidR="00F45270" w:rsidRDefault="00F45270" w14:paraId="0D422AA9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Pr="00403B81" w:rsidR="00F45270" w14:paraId="60D3FC4D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66F9252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14D236F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7555CC0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1C4FE6B4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F830BE9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216CBFBD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6404842F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23A557A2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405242E2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2EDCBA7C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64EAED7A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5D66CA63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191FB46D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0597384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2B17874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7505AC62" w14:textId="77777777">
        <w:trPr>
          <w:trHeight w:val="25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4B6F2669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022159F2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54845D8C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3A2F6F3E" w14:textId="77777777">
        <w:trPr>
          <w:trHeight w:val="286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5B32B5A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593105B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25E76C38" w14:textId="40F1169D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:rsidRPr="00403B81" w:rsidR="00F45270" w:rsidP="00F45270" w:rsidRDefault="00F45270" w14:paraId="48CB81A1" w14:textId="77777777">
      <w:pPr>
        <w:rPr>
          <w:rFonts w:cs="Arial"/>
          <w:sz w:val="16"/>
          <w:szCs w:val="22"/>
        </w:rPr>
      </w:pPr>
    </w:p>
    <w:p w:rsidRPr="00403B81" w:rsidR="005A54F6" w:rsidP="001835B6" w:rsidRDefault="00F45270" w14:paraId="2373D49B" w14:textId="0E61BB12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sectPr w:rsidRPr="00403B81" w:rsidR="005A54F6" w:rsidSect="00443B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 w:orient="portrait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5505" w:rsidRDefault="00A15505" w14:paraId="4992B045" w14:textId="77777777">
      <w:r>
        <w:separator/>
      </w:r>
    </w:p>
  </w:endnote>
  <w:endnote w:type="continuationSeparator" w:id="0">
    <w:p w:rsidR="00A15505" w:rsidRDefault="00A15505" w14:paraId="45D7DEEF" w14:textId="77777777">
      <w:r>
        <w:continuationSeparator/>
      </w:r>
    </w:p>
  </w:endnote>
  <w:endnote w:type="continuationNotice" w:id="1">
    <w:p w:rsidR="00A15505" w:rsidRDefault="00A15505" w14:paraId="0BAFE43A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384AC9F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57C85F44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1DD2ECB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5505" w:rsidRDefault="00A15505" w14:paraId="6211971F" w14:textId="77777777">
      <w:r>
        <w:separator/>
      </w:r>
    </w:p>
  </w:footnote>
  <w:footnote w:type="continuationSeparator" w:id="0">
    <w:p w:rsidR="00A15505" w:rsidRDefault="00A15505" w14:paraId="32BDB902" w14:textId="77777777">
      <w:r>
        <w:continuationSeparator/>
      </w:r>
    </w:p>
  </w:footnote>
  <w:footnote w:type="continuationNotice" w:id="1">
    <w:p w:rsidR="00A15505" w:rsidRDefault="00A15505" w14:paraId="5240D989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4DCB466F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ma14="http://schemas.microsoft.com/office/mac/drawingml/2011/main" mc:Ignorable="w14 w15 w16se w16cid w16 w16cex w16sdtdh w16sdtfl w16du wp14">
  <w:p w:rsidR="006D250D" w:rsidP="00471E1E" w:rsidRDefault="006D250D" w14:paraId="251C2CCA" w14:textId="427208D9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471E1E" w:rsidR="006D250D" w:rsidP="00794BAE" w:rsidRDefault="006D250D" w14:paraId="02A2C476" w14:textId="77777777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EE75D51">
            <v:shapetype id="_x0000_t202" coordsize="21600,21600" o:spt="202" path="m,l,21600r21600,l21600,xe" w14:anchorId="070BA667">
              <v:stroke joinstyle="miter"/>
              <v:path gradientshapeok="t" o:connecttype="rect"/>
            </v:shapetype>
            <v:shape id="Tekstboks 11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>
              <v:textbox>
                <w:txbxContent>
                  <w:p w:rsidRPr="00471E1E" w:rsidR="006D250D" w:rsidP="00794BAE" w:rsidRDefault="006D250D" w14:paraId="672A6659" w14:textId="77777777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1A0681">
      <w:t>Sak 2025/</w:t>
    </w:r>
    <w:r w:rsidR="001E3FF3">
      <w:t>xxx</w:t>
    </w:r>
  </w:p>
  <w:p w:rsidR="00B4478A" w:rsidP="00471E1E" w:rsidRDefault="00B4478A" w14:paraId="44EF0E69" w14:textId="77777777">
    <w:pPr>
      <w:ind w:left="7371" w:firstLine="20"/>
    </w:pPr>
  </w:p>
  <w:p w:rsidR="006D250D" w:rsidP="00471E1E" w:rsidRDefault="006D250D" w14:paraId="2208A17F" w14:textId="77777777">
    <w:pPr>
      <w:ind w:left="79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54B88" w:rsidR="006D250D" w:rsidP="008C6E41" w:rsidRDefault="006D250D" w14:paraId="641EB90A" w14:textId="3A957496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aj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7"/>
  </w:num>
  <w:num w:numId="6" w16cid:durableId="1093667424">
    <w:abstractNumId w:val="8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attachedTemplate r:id="rId1"/>
  <w:trackRevisions w:val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00000"/>
    <w:rsid w:val="00025399"/>
    <w:rsid w:val="00030426"/>
    <w:rsid w:val="00043F3B"/>
    <w:rsid w:val="0004434C"/>
    <w:rsid w:val="00046FBF"/>
    <w:rsid w:val="000477FC"/>
    <w:rsid w:val="0006292B"/>
    <w:rsid w:val="0006409A"/>
    <w:rsid w:val="00074163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0681"/>
    <w:rsid w:val="001A39A2"/>
    <w:rsid w:val="001B4EE4"/>
    <w:rsid w:val="001C39D2"/>
    <w:rsid w:val="001C416B"/>
    <w:rsid w:val="001C45FA"/>
    <w:rsid w:val="001D3AD7"/>
    <w:rsid w:val="001E3FF3"/>
    <w:rsid w:val="001E5137"/>
    <w:rsid w:val="001E7C6E"/>
    <w:rsid w:val="00207E7D"/>
    <w:rsid w:val="00216075"/>
    <w:rsid w:val="00217070"/>
    <w:rsid w:val="0023422D"/>
    <w:rsid w:val="002668A4"/>
    <w:rsid w:val="00274365"/>
    <w:rsid w:val="00295AD1"/>
    <w:rsid w:val="002A4BD6"/>
    <w:rsid w:val="002A57D3"/>
    <w:rsid w:val="002A7970"/>
    <w:rsid w:val="002B00BD"/>
    <w:rsid w:val="002B252E"/>
    <w:rsid w:val="002B52A6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5606B"/>
    <w:rsid w:val="00366991"/>
    <w:rsid w:val="00384656"/>
    <w:rsid w:val="00391CB3"/>
    <w:rsid w:val="003B00A6"/>
    <w:rsid w:val="003B2510"/>
    <w:rsid w:val="003B287F"/>
    <w:rsid w:val="003B43C5"/>
    <w:rsid w:val="003C0369"/>
    <w:rsid w:val="003C6701"/>
    <w:rsid w:val="003F0723"/>
    <w:rsid w:val="00403B81"/>
    <w:rsid w:val="00413CB7"/>
    <w:rsid w:val="00420FAC"/>
    <w:rsid w:val="0042130F"/>
    <w:rsid w:val="00422652"/>
    <w:rsid w:val="00424293"/>
    <w:rsid w:val="00431A70"/>
    <w:rsid w:val="0043696F"/>
    <w:rsid w:val="00443BB5"/>
    <w:rsid w:val="00446C28"/>
    <w:rsid w:val="004608B9"/>
    <w:rsid w:val="00465767"/>
    <w:rsid w:val="00471E1E"/>
    <w:rsid w:val="004720FC"/>
    <w:rsid w:val="004729A5"/>
    <w:rsid w:val="004B579C"/>
    <w:rsid w:val="004C0B7C"/>
    <w:rsid w:val="004D1402"/>
    <w:rsid w:val="004D7A5A"/>
    <w:rsid w:val="004F027B"/>
    <w:rsid w:val="004F4E18"/>
    <w:rsid w:val="004F6869"/>
    <w:rsid w:val="00501667"/>
    <w:rsid w:val="00516C57"/>
    <w:rsid w:val="00522156"/>
    <w:rsid w:val="00522E4D"/>
    <w:rsid w:val="00530E8C"/>
    <w:rsid w:val="00532DD9"/>
    <w:rsid w:val="00554DCD"/>
    <w:rsid w:val="00575AB5"/>
    <w:rsid w:val="00595B3E"/>
    <w:rsid w:val="00596F54"/>
    <w:rsid w:val="005A54F6"/>
    <w:rsid w:val="005B7B9E"/>
    <w:rsid w:val="005B7D54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A693B"/>
    <w:rsid w:val="006B7263"/>
    <w:rsid w:val="006C2F3D"/>
    <w:rsid w:val="006C3D35"/>
    <w:rsid w:val="006C5AC5"/>
    <w:rsid w:val="006D250D"/>
    <w:rsid w:val="006D5F23"/>
    <w:rsid w:val="006E41C5"/>
    <w:rsid w:val="006F292D"/>
    <w:rsid w:val="00735986"/>
    <w:rsid w:val="007404BA"/>
    <w:rsid w:val="007477B9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6145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E732B"/>
    <w:rsid w:val="008E79B3"/>
    <w:rsid w:val="008F5D03"/>
    <w:rsid w:val="00903AA2"/>
    <w:rsid w:val="00910C25"/>
    <w:rsid w:val="00917F30"/>
    <w:rsid w:val="009213C9"/>
    <w:rsid w:val="00923DD6"/>
    <w:rsid w:val="00924BBB"/>
    <w:rsid w:val="00940D39"/>
    <w:rsid w:val="00942B66"/>
    <w:rsid w:val="00971592"/>
    <w:rsid w:val="00976DED"/>
    <w:rsid w:val="00982250"/>
    <w:rsid w:val="00985921"/>
    <w:rsid w:val="009E11D0"/>
    <w:rsid w:val="009E65C8"/>
    <w:rsid w:val="009F3863"/>
    <w:rsid w:val="00A029A8"/>
    <w:rsid w:val="00A15505"/>
    <w:rsid w:val="00A20EB4"/>
    <w:rsid w:val="00A25535"/>
    <w:rsid w:val="00A26389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C1E41"/>
    <w:rsid w:val="00AE4E7E"/>
    <w:rsid w:val="00AF1FE4"/>
    <w:rsid w:val="00B02EEB"/>
    <w:rsid w:val="00B07E55"/>
    <w:rsid w:val="00B105CD"/>
    <w:rsid w:val="00B11280"/>
    <w:rsid w:val="00B25EA7"/>
    <w:rsid w:val="00B4478A"/>
    <w:rsid w:val="00B576E0"/>
    <w:rsid w:val="00B81F8E"/>
    <w:rsid w:val="00B82508"/>
    <w:rsid w:val="00BB30BF"/>
    <w:rsid w:val="00BB509B"/>
    <w:rsid w:val="00BC5EB9"/>
    <w:rsid w:val="00BD3F26"/>
    <w:rsid w:val="00BF30A3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C24C2"/>
    <w:rsid w:val="00CD7B31"/>
    <w:rsid w:val="00CE2024"/>
    <w:rsid w:val="00CF0CD3"/>
    <w:rsid w:val="00CF18BD"/>
    <w:rsid w:val="00CF60AD"/>
    <w:rsid w:val="00D04625"/>
    <w:rsid w:val="00D04DF9"/>
    <w:rsid w:val="00D47711"/>
    <w:rsid w:val="00D5535F"/>
    <w:rsid w:val="00D5798B"/>
    <w:rsid w:val="00D6697D"/>
    <w:rsid w:val="00D67062"/>
    <w:rsid w:val="00D80A3D"/>
    <w:rsid w:val="00D9433C"/>
    <w:rsid w:val="00D94AD7"/>
    <w:rsid w:val="00D96F8D"/>
    <w:rsid w:val="00DA684A"/>
    <w:rsid w:val="00DC33AD"/>
    <w:rsid w:val="00DC3B74"/>
    <w:rsid w:val="00DC57BB"/>
    <w:rsid w:val="00DD4524"/>
    <w:rsid w:val="00DE3910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D070A"/>
    <w:rsid w:val="00ED7033"/>
    <w:rsid w:val="00F03F8B"/>
    <w:rsid w:val="00F13587"/>
    <w:rsid w:val="00F166EF"/>
    <w:rsid w:val="00F20503"/>
    <w:rsid w:val="00F357DE"/>
    <w:rsid w:val="00F43290"/>
    <w:rsid w:val="00F45270"/>
    <w:rsid w:val="00F52FC6"/>
    <w:rsid w:val="00F54903"/>
    <w:rsid w:val="00F64DF7"/>
    <w:rsid w:val="00F769A5"/>
    <w:rsid w:val="00F8546C"/>
    <w:rsid w:val="00FB35CF"/>
    <w:rsid w:val="00FC597E"/>
    <w:rsid w:val="00FD0E99"/>
    <w:rsid w:val="00FF517F"/>
    <w:rsid w:val="029A13B7"/>
    <w:rsid w:val="329926B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35B6"/>
    <w:pPr>
      <w:spacing w:before="120"/>
    </w:pPr>
    <w:rPr>
      <w:rFonts w:ascii="Arial" w:hAnsi="Arial" w:eastAsia="Times New Roman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1" w:customStyle="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C54EC8"/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C54EC8"/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character" w:styleId="TopptekstTegn" w:customStyle="1">
    <w:name w:val="Topptekst Tegn"/>
    <w:basedOn w:val="Standardskriftforavsnitt"/>
    <w:link w:val="Topptekst"/>
    <w:uiPriority w:val="99"/>
    <w:rsid w:val="00C54EC8"/>
    <w:rPr>
      <w:rFonts w:ascii="Arial" w:hAnsi="Arial" w:eastAsia="Times New Roman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abell" w:customStyle="1">
    <w:name w:val="Tabell"/>
    <w:basedOn w:val="Normal"/>
    <w:rsid w:val="00A26389"/>
    <w:rPr>
      <w:szCs w:val="2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C54EC8"/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paragraph" w:styleId="overskrift40" w:customStyle="1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styleId="Topptekst1" w:customStyle="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styleId="toptekst" w:customStyle="1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554DCD"/>
    <w:rPr>
      <w:rFonts w:ascii="Arial" w:hAnsi="Arial" w:eastAsia="Times New Roman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color="4F81BD" w:themeColor="accent1" w:sz="8" w:space="4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C54EC8"/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413CB7"/>
    <w:rPr>
      <w:rFonts w:ascii="Arial" w:hAnsi="Arial" w:eastAsiaTheme="majorEastAsia" w:cstheme="majorBidi"/>
      <w:i/>
      <w:iCs/>
      <w:color w:val="354047"/>
      <w:spacing w:val="15"/>
      <w:sz w:val="24"/>
      <w:szCs w:val="24"/>
      <w:lang w:eastAsia="nb-NO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C54EC8"/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C54EC8"/>
    <w:rPr>
      <w:rFonts w:ascii="Arial" w:hAnsi="Arial" w:eastAsia="Times New Roman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C54EC8"/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styleId="SitatTegn" w:customStyle="1">
    <w:name w:val="Sitat Tegn"/>
    <w:basedOn w:val="Standardskriftforavsnitt"/>
    <w:link w:val="Sitat"/>
    <w:uiPriority w:val="29"/>
    <w:rsid w:val="006D250D"/>
    <w:rPr>
      <w:rFonts w:ascii="Arial" w:hAnsi="Arial" w:eastAsia="Times New Roman" w:cs="Times New Roman"/>
      <w:i/>
      <w:iCs/>
      <w:color w:val="27323C"/>
      <w:sz w:val="18"/>
      <w:szCs w:val="24"/>
      <w:lang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C54EC8"/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C54EC8"/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07E7D"/>
    <w:rPr>
      <w:rFonts w:ascii="Arial" w:hAnsi="Arial" w:eastAsia="Times New Roman" w:cs="Times New Roman"/>
      <w:lang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870B5E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870B5E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hAnsi="DepCentury Old Style" w:eastAsia="SimSun"/>
      <w:b/>
      <w:bCs/>
      <w:sz w:val="24"/>
      <w:szCs w:val="20"/>
      <w:lang w:val="x-none"/>
    </w:rPr>
  </w:style>
  <w:style w:type="character" w:styleId="BrdtekstTegn" w:customStyle="1">
    <w:name w:val="Brødtekst Tegn"/>
    <w:basedOn w:val="Standardskriftforavsnitt"/>
    <w:link w:val="Brdtekst"/>
    <w:uiPriority w:val="99"/>
    <w:rsid w:val="00F45270"/>
    <w:rPr>
      <w:rFonts w:ascii="DepCentury Old Style" w:hAnsi="DepCentury Old Style" w:eastAsia="SimSun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hAnsi="Arial" w:eastAsia="Times New Roman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357DE"/>
    <w:rPr>
      <w:rFonts w:ascii="Arial" w:hAnsi="Arial" w:eastAsia="Times New Roman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357DE"/>
    <w:rPr>
      <w:rFonts w:ascii="Arial" w:hAnsi="Arial" w:eastAsia="Times New Roman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Archived xmlns="38d2ebd8-4272-44b2-b191-82a8755dd6ed" xsi:nil="true"/>
    <ArchivedTo xmlns="38d2ebd8-4272-44b2-b191-82a8755dd6ed">
      <Url xsi:nil="true"/>
      <Description xsi:nil="true"/>
    </ArchivedTo>
    <ArchivedBy xmlns="38d2ebd8-4272-44b2-b191-82a8755dd6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110C37C2878545A371B38BDED5C443" ma:contentTypeVersion="6" ma:contentTypeDescription="Opprett et nytt dokument." ma:contentTypeScope="" ma:versionID="94a3f9516bb1ebdec5528c967cadabcb">
  <xsd:schema xmlns:xsd="http://www.w3.org/2001/XMLSchema" xmlns:xs="http://www.w3.org/2001/XMLSchema" xmlns:p="http://schemas.microsoft.com/office/2006/metadata/properties" xmlns:ns2="5b120c1d-aa4c-4add-bb80-42dea52a6e01" xmlns:ns3="38d2ebd8-4272-44b2-b191-82a8755dd6ed" targetNamespace="http://schemas.microsoft.com/office/2006/metadata/properties" ma:root="true" ma:fieldsID="f24507d214b724d3449a4a1de70db082" ns2:_="" ns3:_="">
    <xsd:import namespace="5b120c1d-aa4c-4add-bb80-42dea52a6e01"/>
    <xsd:import namespace="38d2ebd8-4272-44b2-b191-82a8755dd6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0c1d-aa4c-4add-bb80-42dea52a6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2ebd8-4272-44b2-b191-82a8755dd6ed" elementFormDefault="qualified">
    <xsd:import namespace="http://schemas.microsoft.com/office/2006/documentManagement/types"/>
    <xsd:import namespace="http://schemas.microsoft.com/office/infopath/2007/PartnerControls"/>
    <xsd:element name="Archived" ma:index="11" nillable="true" ma:displayName="Arkivert" ma:format="DateTime" ma:internalName="Archived">
      <xsd:simpleType>
        <xsd:restriction base="dms:DateTime"/>
      </xsd:simpleType>
    </xsd:element>
    <xsd:element name="ArchivedBy" ma:index="12" nillable="true" ma:displayName="Arkivert av" ma:internalName="ArchivedBy">
      <xsd:simpleType>
        <xsd:restriction base="dms:Text"/>
      </xsd:simpleType>
    </xsd:element>
    <xsd:element name="ArchivedTo" ma:index="13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  <ds:schemaRef ds:uri="38d2ebd8-4272-44b2-b191-82a8755dd6ed"/>
  </ds:schemaRefs>
</ds:datastoreItem>
</file>

<file path=customXml/itemProps2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915D9F-C0AB-4FB7-B72B-8F35209DC7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Generell wordmal2 (2)</ap:Template>
  <ap:Application>Microsoft Word for the web</ap:Application>
  <ap:DocSecurity>0</ap:DocSecurity>
  <ap:ScaleCrop>false</ap:ScaleCrop>
  <ap:Company>Norsk Helsenett SF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Del I_Vedlegg 4_Tilbudsbrev.docx</dc:title>
  <dc:subject/>
  <dc:creator>Marit Heien Hukkelås</dc:creator>
  <keywords/>
  <lastModifiedBy>Dresh, Merlinda</lastModifiedBy>
  <revision>8</revision>
  <lastPrinted>2011-03-21T16:10:00.0000000Z</lastPrinted>
  <dcterms:created xsi:type="dcterms:W3CDTF">2025-08-07T12:35:00.0000000Z</dcterms:created>
  <dcterms:modified xsi:type="dcterms:W3CDTF">2026-07-11T08:34:55.9105188Z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0x010100A7110C37C2878545A371B38BDED5C443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